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667CF" w14:textId="77777777" w:rsidR="008F1FB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5512E4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FA5460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12</w:t>
      </w:r>
    </w:p>
    <w:p w14:paraId="1EF92BB2" w14:textId="77777777"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580E07AE" w14:textId="77777777"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2D498B02" w14:textId="77777777"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79669BAC" w14:textId="77777777" w:rsidR="00991EA8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5512E4">
        <w:rPr>
          <w:rFonts w:ascii="Arial" w:eastAsia="Times New Roman" w:hAnsi="Arial" w:cs="Arial"/>
          <w:b/>
          <w:w w:val="100"/>
          <w:lang w:eastAsia="en-US"/>
        </w:rPr>
        <w:t>Erklärung bei Berufung auf die Eignung Dritter</w:t>
      </w:r>
    </w:p>
    <w:p w14:paraId="706F0E6B" w14:textId="77777777"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6F88FF4D" w14:textId="77777777" w:rsidR="00991EA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5512E4">
        <w:rPr>
          <w:rFonts w:ascii="Arial" w:eastAsia="Times New Roman" w:hAnsi="Arial" w:cs="Arial"/>
          <w:b/>
          <w:w w:val="100"/>
          <w:lang w:eastAsia="en-US"/>
        </w:rPr>
        <w:t>(vom jeweiligen Dritten auszufüllen und</w:t>
      </w:r>
      <w:r w:rsidR="005106FC" w:rsidRPr="005512E4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Pr="005512E4">
        <w:rPr>
          <w:rFonts w:ascii="Arial" w:eastAsia="Times New Roman" w:hAnsi="Arial" w:cs="Arial"/>
          <w:b/>
          <w:w w:val="100"/>
          <w:lang w:eastAsia="en-US"/>
        </w:rPr>
        <w:t>zu unterzeichnen, sofern zutreffend)</w:t>
      </w:r>
    </w:p>
    <w:p w14:paraId="75B7247B" w14:textId="77777777" w:rsidR="00991EA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bookmarkStart w:id="0" w:name="OLE_LINK12"/>
      <w:bookmarkStart w:id="1" w:name="OLE_LINK13"/>
    </w:p>
    <w:bookmarkEnd w:id="0"/>
    <w:bookmarkEnd w:id="1"/>
    <w:p w14:paraId="0DFF781A" w14:textId="77777777" w:rsidR="007F28F9" w:rsidRPr="005512E4" w:rsidRDefault="007F28F9" w:rsidP="005106FC">
      <w:pPr>
        <w:pStyle w:val="Listenabsatz"/>
        <w:numPr>
          <w:ilvl w:val="0"/>
          <w:numId w:val="8"/>
        </w:num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des </w:t>
      </w:r>
      <w:r w:rsidR="009E691A" w:rsidRPr="005512E4">
        <w:rPr>
          <w:rFonts w:ascii="Arial" w:eastAsia="Times New Roman" w:hAnsi="Arial" w:cs="Arial"/>
          <w:w w:val="100"/>
          <w:lang w:eastAsia="en-US"/>
        </w:rPr>
        <w:t xml:space="preserve">Bieters </w:t>
      </w:r>
      <w:r w:rsidR="00F21FC5" w:rsidRPr="005512E4">
        <w:rPr>
          <w:rFonts w:ascii="Arial" w:eastAsia="Times New Roman" w:hAnsi="Arial" w:cs="Arial"/>
          <w:w w:val="100"/>
          <w:lang w:eastAsia="en-US"/>
        </w:rPr>
        <w:t xml:space="preserve">/ der </w:t>
      </w:r>
      <w:r w:rsidR="009E691A" w:rsidRPr="005512E4">
        <w:rPr>
          <w:rFonts w:ascii="Arial" w:eastAsia="Times New Roman" w:hAnsi="Arial" w:cs="Arial"/>
          <w:w w:val="100"/>
          <w:lang w:eastAsia="en-US"/>
        </w:rPr>
        <w:t>Bietergemeinschaft</w:t>
      </w:r>
      <w:r w:rsidRPr="005512E4">
        <w:rPr>
          <w:rFonts w:ascii="Arial" w:eastAsia="Times New Roman" w:hAnsi="Arial" w:cs="Arial"/>
          <w:w w:val="100"/>
          <w:lang w:eastAsia="en-US"/>
        </w:rPr>
        <w:t>:</w:t>
      </w:r>
    </w:p>
    <w:p w14:paraId="1CAF22D6" w14:textId="77777777"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5D837B9" w14:textId="77777777" w:rsidR="00D24796" w:rsidRPr="005512E4" w:rsidRDefault="005106FC" w:rsidP="005106FC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14:paraId="52DE6EBA" w14:textId="77777777"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14:paraId="3A4AAA17" w14:textId="77777777" w:rsidR="005106FC" w:rsidRPr="005512E4" w:rsidRDefault="007F28F9" w:rsidP="005106FC">
      <w:pPr>
        <w:pStyle w:val="Listenabsatz"/>
        <w:numPr>
          <w:ilvl w:val="0"/>
          <w:numId w:val="8"/>
        </w:num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</w:t>
      </w:r>
      <w:r w:rsidR="00483FB8" w:rsidRPr="005512E4">
        <w:rPr>
          <w:rFonts w:ascii="Arial" w:eastAsia="Times New Roman" w:hAnsi="Arial" w:cs="Arial"/>
          <w:w w:val="100"/>
          <w:lang w:eastAsia="en-US"/>
        </w:rPr>
        <w:t xml:space="preserve">des </w:t>
      </w:r>
      <w:r w:rsidR="005106FC" w:rsidRPr="005512E4">
        <w:rPr>
          <w:rFonts w:ascii="Arial" w:eastAsia="Times New Roman" w:hAnsi="Arial" w:cs="Arial"/>
          <w:w w:val="100"/>
          <w:lang w:eastAsia="en-US"/>
        </w:rPr>
        <w:t>Dritt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en</w:t>
      </w:r>
      <w:r w:rsidR="00677FE5" w:rsidRPr="005512E4">
        <w:rPr>
          <w:rFonts w:ascii="Arial" w:eastAsia="Times New Roman" w:hAnsi="Arial" w:cs="Arial"/>
          <w:w w:val="100"/>
          <w:lang w:eastAsia="en-US"/>
        </w:rPr>
        <w:t xml:space="preserve"> (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Unternehmen</w:t>
      </w:r>
      <w:r w:rsidR="00677FE5" w:rsidRPr="005512E4">
        <w:rPr>
          <w:rFonts w:ascii="Arial" w:eastAsia="Times New Roman" w:hAnsi="Arial" w:cs="Arial"/>
          <w:w w:val="100"/>
          <w:lang w:eastAsia="en-US"/>
        </w:rPr>
        <w:t>, Adresse, Telefon)</w:t>
      </w:r>
      <w:r w:rsidRPr="005512E4">
        <w:rPr>
          <w:rFonts w:ascii="Arial" w:eastAsia="Times New Roman" w:hAnsi="Arial" w:cs="Arial"/>
          <w:w w:val="100"/>
          <w:lang w:eastAsia="en-US"/>
        </w:rPr>
        <w:t>:</w:t>
      </w:r>
    </w:p>
    <w:p w14:paraId="5D6C09FF" w14:textId="77777777"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14:paraId="14C86D15" w14:textId="77777777" w:rsidR="00F3615B" w:rsidRPr="005512E4" w:rsidRDefault="005106FC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14:paraId="680D7241" w14:textId="77777777" w:rsidR="00F3615B" w:rsidRPr="00BE4F0A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</w:rPr>
      </w:pPr>
    </w:p>
    <w:p w14:paraId="66E50738" w14:textId="77777777" w:rsidR="005106FC" w:rsidRPr="005512E4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14:paraId="7B52E6DA" w14:textId="77777777" w:rsidR="00F3615B" w:rsidRPr="00BE4F0A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14:paraId="366F2E89" w14:textId="77777777" w:rsidR="008F1FB8" w:rsidRPr="005512E4" w:rsidRDefault="005106FC" w:rsidP="005106FC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14:paraId="625902A0" w14:textId="77777777"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BC6B18F" w14:textId="77777777" w:rsidR="007F28F9" w:rsidRPr="005512E4" w:rsidRDefault="007F28F9" w:rsidP="005106FC">
      <w:pPr>
        <w:pStyle w:val="Listenabsatz"/>
        <w:numPr>
          <w:ilvl w:val="0"/>
          <w:numId w:val="8"/>
        </w:num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und Beschreibung der vom 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Dritten</w:t>
      </w:r>
      <w:r w:rsidRPr="005512E4">
        <w:rPr>
          <w:rFonts w:ascii="Arial" w:eastAsia="Times New Roman" w:hAnsi="Arial" w:cs="Arial"/>
          <w:w w:val="100"/>
          <w:lang w:eastAsia="en-US"/>
        </w:rPr>
        <w:t xml:space="preserve"> zu erbringenden Leistungen und zur Verfügung zu stellenden Mittel (falls erforderlich: Abgrenzung zu anderen Leistungsteilen):</w:t>
      </w:r>
    </w:p>
    <w:p w14:paraId="609670F9" w14:textId="77777777" w:rsidR="00F3615B" w:rsidRPr="005512E4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9210"/>
      </w:tblGrid>
      <w:tr w:rsidR="00F3615B" w:rsidRPr="005512E4" w14:paraId="6524C9BD" w14:textId="77777777" w:rsidTr="00F3615B">
        <w:trPr>
          <w:trHeight w:val="567"/>
        </w:trPr>
        <w:tc>
          <w:tcPr>
            <w:tcW w:w="9210" w:type="dxa"/>
            <w:vAlign w:val="center"/>
          </w:tcPr>
          <w:p w14:paraId="0678D8E0" w14:textId="77777777" w:rsidR="00F3615B" w:rsidRPr="005512E4" w:rsidRDefault="00F3615B" w:rsidP="00F3615B">
            <w:pPr>
              <w:pStyle w:val="Listenabsatz"/>
              <w:tabs>
                <w:tab w:val="left" w:pos="500"/>
              </w:tabs>
              <w:spacing w:line="240" w:lineRule="auto"/>
              <w:ind w:left="0"/>
              <w:rPr>
                <w:rFonts w:ascii="Arial" w:eastAsia="Times New Roman" w:hAnsi="Arial" w:cs="Arial"/>
              </w:rPr>
            </w:pPr>
            <w:r w:rsidRPr="005512E4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512E4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5512E4">
              <w:rPr>
                <w:rFonts w:ascii="Arial" w:eastAsia="Times New Roman" w:hAnsi="Arial" w:cs="Arial"/>
                <w:b/>
              </w:rPr>
            </w:r>
            <w:r w:rsidRPr="005512E4">
              <w:rPr>
                <w:rFonts w:ascii="Arial" w:eastAsia="Times New Roman" w:hAnsi="Arial" w:cs="Arial"/>
                <w:b/>
              </w:rPr>
              <w:fldChar w:fldCharType="separate"/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14:paraId="4F5C329F" w14:textId="77777777" w:rsidR="00F3615B" w:rsidRPr="005512E4" w:rsidRDefault="00F3615B" w:rsidP="00F3615B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1F0EEB3C" w14:textId="77777777" w:rsidR="008F1FB8" w:rsidRPr="005512E4" w:rsidRDefault="008F1FB8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14:paraId="1A631EBD" w14:textId="77777777" w:rsidR="008F1FB8" w:rsidRPr="005512E4" w:rsidRDefault="008F1FB8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Sehr geehrte Damen und Herren,</w:t>
      </w:r>
    </w:p>
    <w:p w14:paraId="679EE624" w14:textId="77777777" w:rsidR="00F3615B" w:rsidRPr="005512E4" w:rsidRDefault="00F3615B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55EFD6BB" w14:textId="77777777" w:rsidR="00F3615B" w:rsidRPr="005512E4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das Unternehmen</w:t>
      </w:r>
    </w:p>
    <w:p w14:paraId="6D0DB419" w14:textId="77777777" w:rsidR="00F3615B" w:rsidRPr="00BE4F0A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</w:rPr>
      </w:pPr>
    </w:p>
    <w:p w14:paraId="41C32010" w14:textId="77777777" w:rsidR="00F3615B" w:rsidRPr="005512E4" w:rsidRDefault="00BE4F0A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>
        <w:rPr>
          <w:rFonts w:ascii="Arial" w:eastAsia="Times New Roman" w:hAnsi="Arial" w:cs="Arial"/>
          <w:b/>
          <w:w w:val="100"/>
        </w:rPr>
        <w:tab/>
      </w:r>
      <w:r w:rsidR="00F3615B"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F3615B"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F3615B" w:rsidRPr="005512E4">
        <w:rPr>
          <w:rFonts w:ascii="Arial" w:eastAsia="Times New Roman" w:hAnsi="Arial" w:cs="Arial"/>
          <w:b/>
          <w:w w:val="100"/>
        </w:rPr>
      </w:r>
      <w:r w:rsidR="00F3615B" w:rsidRPr="005512E4">
        <w:rPr>
          <w:rFonts w:ascii="Arial" w:eastAsia="Times New Roman" w:hAnsi="Arial" w:cs="Arial"/>
          <w:b/>
          <w:w w:val="100"/>
        </w:rPr>
        <w:fldChar w:fldCharType="separate"/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eastAsia="Times New Roman" w:hAnsi="Arial" w:cs="Arial"/>
          <w:b/>
          <w:w w:val="100"/>
        </w:rPr>
        <w:fldChar w:fldCharType="end"/>
      </w:r>
    </w:p>
    <w:p w14:paraId="75B1DEC0" w14:textId="77777777" w:rsidR="00F3615B" w:rsidRPr="005512E4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3BB5CE4" w14:textId="77777777" w:rsidR="008F1FB8" w:rsidRPr="005512E4" w:rsidRDefault="008F1FB8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beruft sich in seinem Angebot auf unsere Eignung.</w:t>
      </w:r>
    </w:p>
    <w:p w14:paraId="05E77B76" w14:textId="77777777" w:rsidR="00F3615B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1C780F2C" w14:textId="77777777" w:rsidR="00762DB2" w:rsidRDefault="003C6BD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55862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762DB2" w:rsidRPr="00A437C0">
        <w:rPr>
          <w:rFonts w:ascii="Arial" w:eastAsia="Times New Roman" w:hAnsi="Arial" w:cs="Arial"/>
          <w:w w:val="100"/>
          <w:lang w:eastAsia="en-US"/>
        </w:rPr>
        <w:tab/>
        <w:t>wirtschaftliche und finanzielle Leistungsfähigkeit (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 w:rsidR="00FA5460">
        <w:rPr>
          <w:rFonts w:ascii="Arial" w:eastAsia="Times New Roman" w:hAnsi="Arial" w:cs="Arial"/>
          <w:b/>
          <w:w w:val="100"/>
          <w:lang w:eastAsia="en-US"/>
        </w:rPr>
        <w:t>9</w:t>
      </w:r>
      <w:r w:rsidR="00762DB2" w:rsidRPr="00A437C0">
        <w:rPr>
          <w:rFonts w:ascii="Arial" w:eastAsia="Times New Roman" w:hAnsi="Arial" w:cs="Arial"/>
          <w:w w:val="100"/>
          <w:lang w:eastAsia="en-US"/>
        </w:rPr>
        <w:t xml:space="preserve"> für den Dritten)</w:t>
      </w:r>
    </w:p>
    <w:p w14:paraId="44EAD264" w14:textId="77777777"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7F962423" w14:textId="77777777"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und / oder</w:t>
      </w:r>
    </w:p>
    <w:p w14:paraId="3DF53C70" w14:textId="77777777"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41C79EB" w14:textId="330FAFB4" w:rsidR="00762DB2" w:rsidRDefault="003C6BD2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591659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A437C0">
        <w:rPr>
          <w:rFonts w:ascii="Arial" w:eastAsia="Times New Roman" w:hAnsi="Arial" w:cs="Arial"/>
          <w:w w:val="100"/>
          <w:lang w:eastAsia="en-US"/>
        </w:rPr>
        <w:tab/>
        <w:t>technische und berufliche Leistungsfähigkeit (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 w:rsidR="00FA5460">
        <w:rPr>
          <w:rFonts w:ascii="Arial" w:eastAsia="Times New Roman" w:hAnsi="Arial" w:cs="Arial"/>
          <w:b/>
          <w:w w:val="100"/>
          <w:lang w:eastAsia="en-US"/>
        </w:rPr>
        <w:t>10</w:t>
      </w:r>
      <w:r w:rsidR="00762DB2" w:rsidRPr="00A437C0">
        <w:rPr>
          <w:rFonts w:ascii="Arial" w:eastAsia="Times New Roman" w:hAnsi="Arial" w:cs="Arial"/>
          <w:w w:val="100"/>
          <w:lang w:eastAsia="en-US"/>
        </w:rPr>
        <w:t xml:space="preserve"> für den Dritten).</w:t>
      </w:r>
    </w:p>
    <w:p w14:paraId="537DEF0E" w14:textId="77777777" w:rsidR="00762DB2" w:rsidRPr="008B709C" w:rsidRDefault="00762DB2" w:rsidP="008B709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14:paraId="6600BB17" w14:textId="2A82A24B" w:rsidR="008B709C" w:rsidRDefault="003C6BD2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427656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09C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8B709C" w:rsidRPr="00A437C0">
        <w:rPr>
          <w:rFonts w:ascii="Arial" w:eastAsia="Times New Roman" w:hAnsi="Arial" w:cs="Arial"/>
          <w:w w:val="100"/>
          <w:lang w:eastAsia="en-US"/>
        </w:rPr>
        <w:tab/>
      </w:r>
      <w:r w:rsidR="008B709C">
        <w:rPr>
          <w:rFonts w:ascii="Arial" w:eastAsia="Times New Roman" w:hAnsi="Arial" w:cs="Arial"/>
          <w:w w:val="100"/>
          <w:lang w:eastAsia="en-US"/>
        </w:rPr>
        <w:t xml:space="preserve">Zertifizierung als Entsorgungsfachbetrieb für </w:t>
      </w:r>
      <w:r w:rsidR="00B71421">
        <w:rPr>
          <w:rFonts w:ascii="Arial" w:eastAsia="Times New Roman" w:hAnsi="Arial" w:cs="Arial"/>
          <w:w w:val="100"/>
          <w:lang w:eastAsia="en-US"/>
        </w:rPr>
        <w:t>biologisch abbaubare Abfälle</w:t>
      </w:r>
    </w:p>
    <w:p w14:paraId="45163E0B" w14:textId="77777777" w:rsidR="008B709C" w:rsidRDefault="008B709C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tab/>
      </w:r>
      <w:sdt>
        <w:sdtPr>
          <w:rPr>
            <w:rFonts w:ascii="Arial" w:eastAsia="Times New Roman" w:hAnsi="Arial" w:cs="Arial"/>
            <w:w w:val="100"/>
            <w:lang w:eastAsia="en-US"/>
          </w:rPr>
          <w:id w:val="1142081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Pr="00A437C0">
        <w:rPr>
          <w:rFonts w:ascii="Arial" w:eastAsia="Times New Roman" w:hAnsi="Arial" w:cs="Arial"/>
          <w:w w:val="100"/>
          <w:lang w:eastAsia="en-US"/>
        </w:rPr>
        <w:tab/>
      </w:r>
      <w:r>
        <w:rPr>
          <w:rFonts w:ascii="Arial" w:eastAsia="Times New Roman" w:hAnsi="Arial" w:cs="Arial"/>
          <w:w w:val="100"/>
          <w:lang w:eastAsia="en-US"/>
        </w:rPr>
        <w:t>Beförderung</w:t>
      </w:r>
    </w:p>
    <w:p w14:paraId="00BEA8FB" w14:textId="5F6AC384" w:rsidR="008B709C" w:rsidRDefault="008B709C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r>
        <w:rPr>
          <w:rFonts w:ascii="Segoe UI Symbol" w:eastAsia="Times New Roman" w:hAnsi="Segoe UI Symbol" w:cs="Segoe UI Symbol"/>
          <w:w w:val="100"/>
          <w:lang w:eastAsia="en-US"/>
        </w:rPr>
        <w:tab/>
      </w:r>
      <w:sdt>
        <w:sdtPr>
          <w:rPr>
            <w:rFonts w:ascii="Arial" w:eastAsia="Times New Roman" w:hAnsi="Arial" w:cs="Arial"/>
            <w:w w:val="100"/>
            <w:lang w:eastAsia="en-US"/>
          </w:rPr>
          <w:id w:val="-906222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Pr="00A437C0">
        <w:rPr>
          <w:rFonts w:ascii="Arial" w:eastAsia="Times New Roman" w:hAnsi="Arial" w:cs="Arial"/>
          <w:w w:val="100"/>
          <w:lang w:eastAsia="en-US"/>
        </w:rPr>
        <w:tab/>
      </w:r>
      <w:r w:rsidR="000060D9">
        <w:rPr>
          <w:rFonts w:ascii="Arial" w:eastAsia="Times New Roman" w:hAnsi="Arial" w:cs="Arial"/>
          <w:w w:val="100"/>
          <w:lang w:eastAsia="en-US"/>
        </w:rPr>
        <w:t xml:space="preserve">stoffliche </w:t>
      </w:r>
      <w:r>
        <w:rPr>
          <w:rFonts w:ascii="Arial" w:eastAsia="Times New Roman" w:hAnsi="Arial" w:cs="Arial"/>
          <w:w w:val="100"/>
          <w:lang w:eastAsia="en-US"/>
        </w:rPr>
        <w:t>Verwertung</w:t>
      </w:r>
    </w:p>
    <w:p w14:paraId="2D655B49" w14:textId="77777777" w:rsidR="008B709C" w:rsidRDefault="008B709C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tab/>
      </w:r>
      <w:sdt>
        <w:sdtPr>
          <w:rPr>
            <w:rFonts w:ascii="Arial" w:eastAsia="Times New Roman" w:hAnsi="Arial" w:cs="Arial"/>
            <w:w w:val="100"/>
            <w:lang w:eastAsia="en-US"/>
          </w:rPr>
          <w:id w:val="-387642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Pr="00A437C0">
        <w:rPr>
          <w:rFonts w:ascii="Arial" w:eastAsia="Times New Roman" w:hAnsi="Arial" w:cs="Arial"/>
          <w:w w:val="100"/>
          <w:lang w:eastAsia="en-US"/>
        </w:rPr>
        <w:tab/>
      </w:r>
      <w:r>
        <w:rPr>
          <w:rFonts w:ascii="Arial" w:eastAsia="Times New Roman" w:hAnsi="Arial" w:cs="Arial"/>
          <w:w w:val="100"/>
          <w:lang w:eastAsia="en-US"/>
        </w:rPr>
        <w:t>Letztempfängeranlage</w:t>
      </w:r>
    </w:p>
    <w:p w14:paraId="2F302B7A" w14:textId="77777777" w:rsidR="008B709C" w:rsidRPr="00A437C0" w:rsidRDefault="008B709C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2148DF41" w14:textId="77777777"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Wir erklären, dass wir dem o.g. Unternehmen im Fall der Auftragserteilung die für die Leistungserbringung erforderlichen Mittel unseres Unternehmens zur Verfügung stellen.</w:t>
      </w:r>
    </w:p>
    <w:p w14:paraId="03A97B10" w14:textId="77777777"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17E2BC01" w14:textId="77777777"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Unsere Eignung weisen wir nach Maßgabe der Auftragsbekanntmachung sowie der Bewerbungsbedingungen und der darin vorgeschriebenen Formblätter nach.</w:t>
      </w:r>
    </w:p>
    <w:p w14:paraId="705325C3" w14:textId="77777777"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0DC9AE8" w14:textId="77777777" w:rsidR="00762DB2" w:rsidRDefault="003C6BD2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964429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5C0A17">
        <w:rPr>
          <w:rFonts w:ascii="Arial" w:eastAsia="Times New Roman" w:hAnsi="Arial" w:cs="Arial"/>
          <w:w w:val="100"/>
          <w:lang w:eastAsia="en-US"/>
        </w:rPr>
        <w:tab/>
        <w:t xml:space="preserve">Zum Nachweis unserer Befähigung und Erlaubnis zur Berufsausübung reichen wir </w:t>
      </w:r>
      <w:r w:rsidR="00762DB2">
        <w:rPr>
          <w:rFonts w:ascii="Arial" w:eastAsia="Times New Roman" w:hAnsi="Arial" w:cs="Arial"/>
          <w:w w:val="100"/>
          <w:lang w:eastAsia="en-US"/>
        </w:rPr>
        <w:t>die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 w:rsidR="00FA5460">
        <w:rPr>
          <w:rFonts w:ascii="Arial" w:eastAsia="Times New Roman" w:hAnsi="Arial" w:cs="Arial"/>
          <w:b/>
          <w:w w:val="100"/>
          <w:lang w:eastAsia="en-US"/>
        </w:rPr>
        <w:t>5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14:paraId="6A2F93DD" w14:textId="77777777" w:rsidR="00762DB2" w:rsidRPr="005C0A17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3E488078" w14:textId="77777777" w:rsidR="00762DB2" w:rsidRDefault="003C6BD2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878354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5C0A17">
        <w:rPr>
          <w:rFonts w:ascii="Arial" w:eastAsia="Times New Roman" w:hAnsi="Arial" w:cs="Arial"/>
          <w:w w:val="100"/>
          <w:lang w:eastAsia="en-US"/>
        </w:rPr>
        <w:tab/>
        <w:t>Zum Nachweis des Nichtvorliegens von Ausschlussgründen reichen wir d</w:t>
      </w:r>
      <w:r w:rsidR="00762DB2">
        <w:rPr>
          <w:rFonts w:ascii="Arial" w:eastAsia="Times New Roman" w:hAnsi="Arial" w:cs="Arial"/>
          <w:w w:val="100"/>
          <w:lang w:eastAsia="en-US"/>
        </w:rPr>
        <w:t>ie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 w:rsidR="00FA5460">
        <w:rPr>
          <w:rFonts w:ascii="Arial" w:eastAsia="Times New Roman" w:hAnsi="Arial" w:cs="Arial"/>
          <w:b/>
          <w:w w:val="100"/>
          <w:lang w:eastAsia="en-US"/>
        </w:rPr>
        <w:t>6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14:paraId="7E7546BE" w14:textId="77777777"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7FE0E0BE" w14:textId="76417EFE" w:rsidR="008B709C" w:rsidRDefault="003C6BD2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603231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09C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8B709C" w:rsidRPr="005C0A17">
        <w:rPr>
          <w:rFonts w:ascii="Arial" w:eastAsia="Times New Roman" w:hAnsi="Arial" w:cs="Arial"/>
          <w:w w:val="100"/>
          <w:lang w:eastAsia="en-US"/>
        </w:rPr>
        <w:tab/>
        <w:t xml:space="preserve">Zum Nachweis </w:t>
      </w:r>
      <w:r w:rsidR="008B709C" w:rsidRPr="003767C4">
        <w:rPr>
          <w:rFonts w:ascii="Arial" w:eastAsia="Times New Roman" w:hAnsi="Arial" w:cs="Arial"/>
          <w:w w:val="100"/>
          <w:lang w:eastAsia="en-US"/>
        </w:rPr>
        <w:t>des Nichtvorliegens der in § 19 Abs. 1 MiLoG und § 21 Abs. 1 AEntG genannten Ausschlussgründe</w:t>
      </w:r>
      <w:r w:rsidR="008B709C" w:rsidRPr="005C0A17">
        <w:rPr>
          <w:rFonts w:ascii="Arial" w:eastAsia="Times New Roman" w:hAnsi="Arial" w:cs="Arial"/>
          <w:w w:val="100"/>
          <w:lang w:eastAsia="en-US"/>
        </w:rPr>
        <w:t xml:space="preserve"> reichen wir </w:t>
      </w:r>
      <w:r w:rsidR="008B709C">
        <w:rPr>
          <w:rFonts w:ascii="Arial" w:eastAsia="Times New Roman" w:hAnsi="Arial" w:cs="Arial"/>
          <w:w w:val="100"/>
          <w:lang w:eastAsia="en-US"/>
        </w:rPr>
        <w:t>die</w:t>
      </w:r>
      <w:r w:rsidR="008B709C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8B709C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 w:rsidR="008B709C">
        <w:rPr>
          <w:rFonts w:ascii="Arial" w:eastAsia="Times New Roman" w:hAnsi="Arial" w:cs="Arial"/>
          <w:b/>
          <w:w w:val="100"/>
          <w:lang w:eastAsia="en-US"/>
        </w:rPr>
        <w:t>7</w:t>
      </w:r>
      <w:r w:rsidR="008B709C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14:paraId="711AD806" w14:textId="77777777" w:rsidR="008B709C" w:rsidRDefault="008B709C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</w:p>
    <w:p w14:paraId="2DDE59E3" w14:textId="443C1223" w:rsidR="008B709C" w:rsidRDefault="003C6BD2" w:rsidP="008B709C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500657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09C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8B709C" w:rsidRPr="005C0A17">
        <w:rPr>
          <w:rFonts w:ascii="Arial" w:eastAsia="Times New Roman" w:hAnsi="Arial" w:cs="Arial"/>
          <w:w w:val="100"/>
          <w:lang w:eastAsia="en-US"/>
        </w:rPr>
        <w:tab/>
        <w:t xml:space="preserve">Zum Nachweis </w:t>
      </w:r>
      <w:r w:rsidR="008B709C">
        <w:rPr>
          <w:rFonts w:ascii="Arial" w:eastAsia="Times New Roman" w:hAnsi="Arial" w:cs="Arial"/>
          <w:w w:val="100"/>
          <w:lang w:eastAsia="en-US"/>
        </w:rPr>
        <w:t xml:space="preserve">die Auftraggeberin von Verbindlichkeiten gegenüber Dritten aus Verletzungen </w:t>
      </w:r>
      <w:r w:rsidR="008B709C" w:rsidRPr="003767C4">
        <w:rPr>
          <w:rFonts w:ascii="Arial" w:eastAsia="Times New Roman" w:hAnsi="Arial" w:cs="Arial"/>
          <w:w w:val="100"/>
          <w:lang w:eastAsia="en-US"/>
        </w:rPr>
        <w:t>bzgl. Tarif- und Mindestlohn (MiLoG)/AEntG/AufenthG</w:t>
      </w:r>
      <w:r w:rsidR="008B709C">
        <w:rPr>
          <w:rFonts w:ascii="Arial" w:eastAsia="Times New Roman" w:hAnsi="Arial" w:cs="Arial"/>
          <w:w w:val="100"/>
          <w:lang w:eastAsia="en-US"/>
        </w:rPr>
        <w:t>) freizustellen</w:t>
      </w:r>
      <w:r w:rsidR="008B709C" w:rsidRPr="005C0A17">
        <w:rPr>
          <w:rFonts w:ascii="Arial" w:eastAsia="Times New Roman" w:hAnsi="Arial" w:cs="Arial"/>
          <w:w w:val="100"/>
          <w:lang w:eastAsia="en-US"/>
        </w:rPr>
        <w:t xml:space="preserve"> reichen wir </w:t>
      </w:r>
      <w:r w:rsidR="008B709C">
        <w:rPr>
          <w:rFonts w:ascii="Arial" w:eastAsia="Times New Roman" w:hAnsi="Arial" w:cs="Arial"/>
          <w:w w:val="100"/>
          <w:lang w:eastAsia="en-US"/>
        </w:rPr>
        <w:t>die</w:t>
      </w:r>
      <w:r w:rsidR="008B709C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8B709C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 w:rsidR="008B709C">
        <w:rPr>
          <w:rFonts w:ascii="Arial" w:eastAsia="Times New Roman" w:hAnsi="Arial" w:cs="Arial"/>
          <w:b/>
          <w:w w:val="100"/>
          <w:lang w:eastAsia="en-US"/>
        </w:rPr>
        <w:t>8</w:t>
      </w:r>
      <w:r w:rsidR="008B709C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14:paraId="75DB79E9" w14:textId="77777777" w:rsidR="008B709C" w:rsidRPr="005C0A17" w:rsidRDefault="008B709C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7427EE57" w14:textId="77777777" w:rsidR="00762DB2" w:rsidRPr="00762DB2" w:rsidRDefault="00762DB2" w:rsidP="00762DB2">
      <w:pPr>
        <w:spacing w:line="240" w:lineRule="auto"/>
        <w:jc w:val="both"/>
        <w:rPr>
          <w:rFonts w:ascii="Arial" w:eastAsia="Times New Roman" w:hAnsi="Arial" w:cs="Arial"/>
          <w:i/>
          <w:w w:val="100"/>
          <w:lang w:eastAsia="en-US"/>
        </w:rPr>
      </w:pPr>
      <w:r w:rsidRPr="00762DB2">
        <w:rPr>
          <w:rFonts w:ascii="Arial" w:eastAsia="Times New Roman" w:hAnsi="Arial" w:cs="Arial"/>
          <w:i/>
          <w:w w:val="100"/>
          <w:lang w:eastAsia="en-US"/>
        </w:rPr>
        <w:t>Nur im Fall der Verleihung der finanziellen Leistungsfähigkeit ankreuzen:</w:t>
      </w:r>
    </w:p>
    <w:p w14:paraId="3AEF819B" w14:textId="77777777" w:rsidR="00762DB2" w:rsidRP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114BF6D8" w14:textId="77777777" w:rsidR="00762DB2" w:rsidRPr="005C0A17" w:rsidRDefault="003C6BD2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8467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174A1D">
        <w:rPr>
          <w:rFonts w:ascii="Arial" w:eastAsia="Times New Roman" w:hAnsi="Arial" w:cs="Arial"/>
          <w:w w:val="100"/>
          <w:lang w:eastAsia="en-US"/>
        </w:rPr>
        <w:tab/>
        <w:t>Wir erklären, im Umfang der Eignungsleihe gemeinsam mit dem Bewerber/Bieter bzw. der Bewerber-/Bietergemeinschaft für die Auftragsausführung zu haften.</w:t>
      </w:r>
    </w:p>
    <w:p w14:paraId="2A4986A6" w14:textId="77777777" w:rsidR="00762DB2" w:rsidRDefault="00762DB2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61BF6166" w14:textId="77777777" w:rsidR="00762DB2" w:rsidRPr="005512E4" w:rsidRDefault="00762DB2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CDA68C5" w14:textId="77777777" w:rsidR="008F1FB8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Wir erklären, dass wir dem o.g. Unternehmen im Fall der Auftragserteilung die für die Leistungserbringung erforderlichen Mittel unseres Unternehmens zur Verfügung stellen.</w:t>
      </w:r>
    </w:p>
    <w:p w14:paraId="31F1FA13" w14:textId="77777777" w:rsidR="007F28F9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Unsere Eignung weisen wir nach Maßgabe der EU-Bekanntmachung sowie der Bewerbungsbedingungen und der darin vorgeschriebenen Formblätter nach.</w:t>
      </w:r>
    </w:p>
    <w:p w14:paraId="2B1380B2" w14:textId="77777777" w:rsidR="00771964" w:rsidRDefault="00771964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263D05AE" w14:textId="77777777" w:rsidR="00771964" w:rsidRPr="005512E4" w:rsidRDefault="00771964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E0FB5F6" w14:textId="77777777" w:rsidR="00F3615B" w:rsidRPr="005512E4" w:rsidRDefault="00F3615B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771964" w:rsidRPr="00163EF1" w14:paraId="067EB1E5" w14:textId="77777777" w:rsidTr="005733F9">
        <w:trPr>
          <w:trHeight w:val="567"/>
        </w:trPr>
        <w:tc>
          <w:tcPr>
            <w:tcW w:w="4605" w:type="dxa"/>
            <w:vAlign w:val="bottom"/>
            <w:hideMark/>
          </w:tcPr>
          <w:p w14:paraId="0BC4585D" w14:textId="77777777" w:rsidR="00771964" w:rsidRPr="00335A9A" w:rsidRDefault="00771964" w:rsidP="005733F9">
            <w:pPr>
              <w:spacing w:line="240" w:lineRule="auto"/>
              <w:rPr>
                <w:rFonts w:ascii="Arial" w:hAnsi="Arial" w:cs="Arial"/>
              </w:rPr>
            </w:pP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771964" w:rsidRPr="00163EF1" w14:paraId="24EAD676" w14:textId="77777777" w:rsidTr="005733F9">
        <w:trPr>
          <w:trHeight w:val="284"/>
        </w:trPr>
        <w:tc>
          <w:tcPr>
            <w:tcW w:w="4605" w:type="dxa"/>
            <w:hideMark/>
          </w:tcPr>
          <w:p w14:paraId="457B43F5" w14:textId="77777777" w:rsidR="00771964" w:rsidRPr="00163EF1" w:rsidRDefault="00771964" w:rsidP="005733F9">
            <w:pPr>
              <w:spacing w:line="240" w:lineRule="auto"/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14:paraId="60323924" w14:textId="77777777" w:rsidR="00771964" w:rsidRPr="0032721B" w:rsidRDefault="00771964" w:rsidP="00771964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14:paraId="01C716D6" w14:textId="77777777" w:rsidR="006E4B52" w:rsidRDefault="006E4B52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7A659701" w14:textId="65628345" w:rsidR="008B709C" w:rsidRPr="005512E4" w:rsidRDefault="008B709C" w:rsidP="008B709C">
      <w:pPr>
        <w:spacing w:line="240" w:lineRule="auto"/>
        <w:jc w:val="center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t>*.*.*.*.*</w:t>
      </w:r>
    </w:p>
    <w:sectPr w:rsidR="008B709C" w:rsidRPr="005512E4" w:rsidSect="00FA5460">
      <w:headerReference w:type="default" r:id="rId11"/>
      <w:footerReference w:type="default" r:id="rId12"/>
      <w:footerReference w:type="first" r:id="rId13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C4356" w14:textId="77777777" w:rsidR="003C6BD2" w:rsidRDefault="003C6BD2" w:rsidP="00D77977">
      <w:pPr>
        <w:spacing w:line="240" w:lineRule="auto"/>
      </w:pPr>
      <w:r>
        <w:separator/>
      </w:r>
    </w:p>
  </w:endnote>
  <w:endnote w:type="continuationSeparator" w:id="0">
    <w:p w14:paraId="6EB3F1BA" w14:textId="77777777" w:rsidR="003C6BD2" w:rsidRDefault="003C6BD2" w:rsidP="00D77977">
      <w:pPr>
        <w:spacing w:line="240" w:lineRule="auto"/>
      </w:pPr>
      <w:r>
        <w:continuationSeparator/>
      </w:r>
    </w:p>
  </w:endnote>
  <w:endnote w:type="continuationNotice" w:id="1">
    <w:p w14:paraId="1D8C3718" w14:textId="77777777" w:rsidR="003C6BD2" w:rsidRDefault="003C6B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00045" w14:textId="77777777" w:rsidR="00BE4F0A" w:rsidRPr="00BE4F0A" w:rsidRDefault="00BE4F0A" w:rsidP="00BE4F0A">
    <w:pPr>
      <w:pStyle w:val="Kopfzeile"/>
      <w:rPr>
        <w:rFonts w:ascii="Arial" w:hAnsi="Arial" w:cs="Arial"/>
        <w:sz w:val="16"/>
        <w:szCs w:val="16"/>
      </w:rPr>
    </w:pPr>
    <w:r w:rsidRPr="00BE4F0A"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14E0DC" id="Line 2" o:spid="_x0000_s1026" style="position:absolute;z-index:25165824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eq4NZNsAAAAFAQAADwAAAAAAAAAAAAAAAAALBAAAZHJzL2Rvd25yZXYu&#10;eG1sUEsFBgAAAAAEAAQA8wAAABMFAAAAAA==&#10;" strokecolor="gray"/>
          </w:pict>
        </mc:Fallback>
      </mc:AlternateContent>
    </w:r>
  </w:p>
  <w:p w14:paraId="6A172A4F" w14:textId="77777777" w:rsidR="008F1FB8" w:rsidRPr="00BE4F0A" w:rsidRDefault="00BE4F0A" w:rsidP="00BE4F0A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>2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D4A6" w14:textId="77777777" w:rsidR="008F1FB8" w:rsidRPr="005106FC" w:rsidRDefault="008F1FB8" w:rsidP="008F1FB8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5106FC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B80806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80806" w:rsidRPr="002968CC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0461" w14:textId="77777777" w:rsidR="003C6BD2" w:rsidRDefault="003C6BD2" w:rsidP="00D77977">
      <w:pPr>
        <w:spacing w:line="240" w:lineRule="auto"/>
      </w:pPr>
      <w:r>
        <w:separator/>
      </w:r>
    </w:p>
  </w:footnote>
  <w:footnote w:type="continuationSeparator" w:id="0">
    <w:p w14:paraId="4E5993C5" w14:textId="77777777" w:rsidR="003C6BD2" w:rsidRDefault="003C6BD2" w:rsidP="00D77977">
      <w:pPr>
        <w:spacing w:line="240" w:lineRule="auto"/>
      </w:pPr>
      <w:r>
        <w:continuationSeparator/>
      </w:r>
    </w:p>
  </w:footnote>
  <w:footnote w:type="continuationNotice" w:id="1">
    <w:p w14:paraId="16E3908B" w14:textId="77777777" w:rsidR="003C6BD2" w:rsidRDefault="003C6B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506F" w14:textId="77777777" w:rsidR="006E4B52" w:rsidRDefault="00BE4F0A" w:rsidP="00FA5460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FA5460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259080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199531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0.4pt" to="510.2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IH/sCTcAAAABwEAAA8AAAAAAAAAAAAAAAAACwQAAGRycy9kb3ducmV2&#10;LnhtbFBLBQYAAAAABAAEAPMAAAAUBQAAAAA=&#10;" strokecolor="gray"/>
          </w:pict>
        </mc:Fallback>
      </mc:AlternateContent>
    </w:r>
    <w:r w:rsidR="00FA5460" w:rsidRPr="00FA5460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12</w:t>
    </w:r>
  </w:p>
  <w:p w14:paraId="5D3AACAE" w14:textId="77777777" w:rsidR="00FA5460" w:rsidRPr="00FA5460" w:rsidRDefault="00FA5460" w:rsidP="00FA5460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28AF"/>
    <w:multiLevelType w:val="hybridMultilevel"/>
    <w:tmpl w:val="F02452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3441">
    <w:abstractNumId w:val="0"/>
  </w:num>
  <w:num w:numId="2" w16cid:durableId="1370913484">
    <w:abstractNumId w:val="1"/>
  </w:num>
  <w:num w:numId="3" w16cid:durableId="1454860840">
    <w:abstractNumId w:val="3"/>
  </w:num>
  <w:num w:numId="4" w16cid:durableId="2126847901">
    <w:abstractNumId w:val="2"/>
  </w:num>
  <w:num w:numId="5" w16cid:durableId="1503357756">
    <w:abstractNumId w:val="6"/>
  </w:num>
  <w:num w:numId="6" w16cid:durableId="1889293285">
    <w:abstractNumId w:val="4"/>
  </w:num>
  <w:num w:numId="7" w16cid:durableId="279802468">
    <w:abstractNumId w:val="5"/>
  </w:num>
  <w:num w:numId="8" w16cid:durableId="25679584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qE61SHgaDsNrlIxACQTq8VYuQjdGVZZAwG8iciYQXsbDBkZQWif5IuP3ayRrmxNHEFdBB6KwtWNzRMsxRhfb5A==" w:salt="UnZ0ATeUbiiZ5u7+CleMhQ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EU_2018_001 - 1.03 BB Anlage 3_Eignungsleihe"/>
    <w:docVar w:name="DocNumberVersion" w:val="2697183v1"/>
  </w:docVars>
  <w:rsids>
    <w:rsidRoot w:val="00991EA8"/>
    <w:rsid w:val="000060D9"/>
    <w:rsid w:val="00006166"/>
    <w:rsid w:val="000207EB"/>
    <w:rsid w:val="0003665D"/>
    <w:rsid w:val="000659F0"/>
    <w:rsid w:val="00082324"/>
    <w:rsid w:val="00085989"/>
    <w:rsid w:val="00091DB1"/>
    <w:rsid w:val="000C2119"/>
    <w:rsid w:val="000C28FD"/>
    <w:rsid w:val="000E1ABF"/>
    <w:rsid w:val="00130695"/>
    <w:rsid w:val="00170F11"/>
    <w:rsid w:val="00184196"/>
    <w:rsid w:val="001866A7"/>
    <w:rsid w:val="001B477F"/>
    <w:rsid w:val="001E7B0C"/>
    <w:rsid w:val="001F02F5"/>
    <w:rsid w:val="001F1F72"/>
    <w:rsid w:val="001F7E23"/>
    <w:rsid w:val="002122F7"/>
    <w:rsid w:val="00224500"/>
    <w:rsid w:val="0023407D"/>
    <w:rsid w:val="002378D5"/>
    <w:rsid w:val="0024481F"/>
    <w:rsid w:val="00245BEF"/>
    <w:rsid w:val="002471A4"/>
    <w:rsid w:val="00253BF7"/>
    <w:rsid w:val="00292423"/>
    <w:rsid w:val="00295237"/>
    <w:rsid w:val="002968CC"/>
    <w:rsid w:val="00297E62"/>
    <w:rsid w:val="002A0CC2"/>
    <w:rsid w:val="002A7395"/>
    <w:rsid w:val="002B11A9"/>
    <w:rsid w:val="0030002E"/>
    <w:rsid w:val="003275F0"/>
    <w:rsid w:val="00357738"/>
    <w:rsid w:val="00367631"/>
    <w:rsid w:val="003813B2"/>
    <w:rsid w:val="003B3856"/>
    <w:rsid w:val="003C6BD2"/>
    <w:rsid w:val="003E2ACC"/>
    <w:rsid w:val="003E382F"/>
    <w:rsid w:val="00405308"/>
    <w:rsid w:val="00414310"/>
    <w:rsid w:val="00436AB4"/>
    <w:rsid w:val="00446EB2"/>
    <w:rsid w:val="00462C76"/>
    <w:rsid w:val="00470C59"/>
    <w:rsid w:val="00471003"/>
    <w:rsid w:val="00482132"/>
    <w:rsid w:val="00483FB8"/>
    <w:rsid w:val="00490ACA"/>
    <w:rsid w:val="0049625C"/>
    <w:rsid w:val="004A2204"/>
    <w:rsid w:val="004B0CCA"/>
    <w:rsid w:val="004B68EB"/>
    <w:rsid w:val="004C7D4E"/>
    <w:rsid w:val="004D2565"/>
    <w:rsid w:val="004E55D1"/>
    <w:rsid w:val="004F6C02"/>
    <w:rsid w:val="005106FC"/>
    <w:rsid w:val="00514BC3"/>
    <w:rsid w:val="00532CFC"/>
    <w:rsid w:val="005330DC"/>
    <w:rsid w:val="005512E4"/>
    <w:rsid w:val="005746B7"/>
    <w:rsid w:val="0057678E"/>
    <w:rsid w:val="005A36BE"/>
    <w:rsid w:val="005A4DA9"/>
    <w:rsid w:val="005A6A40"/>
    <w:rsid w:val="005B405B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37A56"/>
    <w:rsid w:val="0066206F"/>
    <w:rsid w:val="00677FE5"/>
    <w:rsid w:val="0068678C"/>
    <w:rsid w:val="00687575"/>
    <w:rsid w:val="00687FE5"/>
    <w:rsid w:val="006C24F1"/>
    <w:rsid w:val="006E0061"/>
    <w:rsid w:val="006E4B52"/>
    <w:rsid w:val="006F540A"/>
    <w:rsid w:val="007126EF"/>
    <w:rsid w:val="0072129E"/>
    <w:rsid w:val="00727364"/>
    <w:rsid w:val="007425ED"/>
    <w:rsid w:val="00746C67"/>
    <w:rsid w:val="00747070"/>
    <w:rsid w:val="007560A0"/>
    <w:rsid w:val="007603F2"/>
    <w:rsid w:val="00762DB2"/>
    <w:rsid w:val="00764C62"/>
    <w:rsid w:val="00770050"/>
    <w:rsid w:val="00771964"/>
    <w:rsid w:val="007754C1"/>
    <w:rsid w:val="00780069"/>
    <w:rsid w:val="007A187C"/>
    <w:rsid w:val="007A7805"/>
    <w:rsid w:val="007B4A7D"/>
    <w:rsid w:val="007F1113"/>
    <w:rsid w:val="007F28F9"/>
    <w:rsid w:val="007F582A"/>
    <w:rsid w:val="0081209C"/>
    <w:rsid w:val="008142F6"/>
    <w:rsid w:val="00836CED"/>
    <w:rsid w:val="008407D8"/>
    <w:rsid w:val="00855D4D"/>
    <w:rsid w:val="00857C3E"/>
    <w:rsid w:val="00861EF6"/>
    <w:rsid w:val="00873363"/>
    <w:rsid w:val="008B709C"/>
    <w:rsid w:val="008C4767"/>
    <w:rsid w:val="008D76BE"/>
    <w:rsid w:val="008E2325"/>
    <w:rsid w:val="008F1FB8"/>
    <w:rsid w:val="00914285"/>
    <w:rsid w:val="009268F4"/>
    <w:rsid w:val="00934974"/>
    <w:rsid w:val="00944E03"/>
    <w:rsid w:val="00961D3E"/>
    <w:rsid w:val="00963F63"/>
    <w:rsid w:val="00965D34"/>
    <w:rsid w:val="00977E5E"/>
    <w:rsid w:val="00991EA8"/>
    <w:rsid w:val="009C163E"/>
    <w:rsid w:val="009C3802"/>
    <w:rsid w:val="009E2B31"/>
    <w:rsid w:val="009E691A"/>
    <w:rsid w:val="009F22B1"/>
    <w:rsid w:val="009F2553"/>
    <w:rsid w:val="00A1335A"/>
    <w:rsid w:val="00A13DE1"/>
    <w:rsid w:val="00A150DD"/>
    <w:rsid w:val="00A42A54"/>
    <w:rsid w:val="00A4515B"/>
    <w:rsid w:val="00A61C0A"/>
    <w:rsid w:val="00A87E32"/>
    <w:rsid w:val="00A93423"/>
    <w:rsid w:val="00AA13E0"/>
    <w:rsid w:val="00AA5F72"/>
    <w:rsid w:val="00AB1E58"/>
    <w:rsid w:val="00AB6675"/>
    <w:rsid w:val="00AC4DCB"/>
    <w:rsid w:val="00AD6202"/>
    <w:rsid w:val="00B04BED"/>
    <w:rsid w:val="00B110ED"/>
    <w:rsid w:val="00B129E1"/>
    <w:rsid w:val="00B24087"/>
    <w:rsid w:val="00B501B9"/>
    <w:rsid w:val="00B615B5"/>
    <w:rsid w:val="00B71421"/>
    <w:rsid w:val="00B7353A"/>
    <w:rsid w:val="00B80806"/>
    <w:rsid w:val="00BC0ABA"/>
    <w:rsid w:val="00BE4F0A"/>
    <w:rsid w:val="00BE6AF5"/>
    <w:rsid w:val="00C21154"/>
    <w:rsid w:val="00C31F4E"/>
    <w:rsid w:val="00C34957"/>
    <w:rsid w:val="00C40F95"/>
    <w:rsid w:val="00C41204"/>
    <w:rsid w:val="00C42AB7"/>
    <w:rsid w:val="00C56ECA"/>
    <w:rsid w:val="00C66AD1"/>
    <w:rsid w:val="00C70597"/>
    <w:rsid w:val="00C74762"/>
    <w:rsid w:val="00C74E65"/>
    <w:rsid w:val="00C81C0D"/>
    <w:rsid w:val="00C9475C"/>
    <w:rsid w:val="00CB5054"/>
    <w:rsid w:val="00D01AC3"/>
    <w:rsid w:val="00D24796"/>
    <w:rsid w:val="00D328A7"/>
    <w:rsid w:val="00D332D7"/>
    <w:rsid w:val="00D36058"/>
    <w:rsid w:val="00D36A06"/>
    <w:rsid w:val="00D374C3"/>
    <w:rsid w:val="00D45C60"/>
    <w:rsid w:val="00D6551F"/>
    <w:rsid w:val="00D70EC4"/>
    <w:rsid w:val="00D75414"/>
    <w:rsid w:val="00D77977"/>
    <w:rsid w:val="00D81C90"/>
    <w:rsid w:val="00D864AB"/>
    <w:rsid w:val="00DA52DD"/>
    <w:rsid w:val="00DC48D6"/>
    <w:rsid w:val="00DD03EE"/>
    <w:rsid w:val="00DD04A8"/>
    <w:rsid w:val="00DE2448"/>
    <w:rsid w:val="00DE34BF"/>
    <w:rsid w:val="00E04D8E"/>
    <w:rsid w:val="00E15B52"/>
    <w:rsid w:val="00E3362D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A2D4F"/>
    <w:rsid w:val="00ED066F"/>
    <w:rsid w:val="00ED2860"/>
    <w:rsid w:val="00ED5B18"/>
    <w:rsid w:val="00EE0759"/>
    <w:rsid w:val="00EF537F"/>
    <w:rsid w:val="00F135C5"/>
    <w:rsid w:val="00F21915"/>
    <w:rsid w:val="00F21FC5"/>
    <w:rsid w:val="00F27130"/>
    <w:rsid w:val="00F3615B"/>
    <w:rsid w:val="00F413F7"/>
    <w:rsid w:val="00F509F6"/>
    <w:rsid w:val="00F81105"/>
    <w:rsid w:val="00F929B7"/>
    <w:rsid w:val="00FA5460"/>
    <w:rsid w:val="00FB4A0A"/>
    <w:rsid w:val="00FC26E3"/>
    <w:rsid w:val="00FC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9CC846"/>
  <w15:docId w15:val="{A135DF09-A733-4D5A-8AB4-B7994994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1E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styleId="berarbeitung">
    <w:name w:val="Revision"/>
    <w:hidden/>
    <w:uiPriority w:val="99"/>
    <w:semiHidden/>
    <w:rsid w:val="002968C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6CBE-6193-4140-9343-A7E4B4DF9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E1883-D1D5-4679-B130-64176F219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270A3-D79D-41DA-83EE-DB9D893CF770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4.xml><?xml version="1.0" encoding="utf-8"?>
<ds:datastoreItem xmlns:ds="http://schemas.openxmlformats.org/officeDocument/2006/customXml" ds:itemID="{F86108E2-AA2D-4735-A8B4-64C904A7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2</Pages>
  <Words>359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4</cp:revision>
  <dcterms:created xsi:type="dcterms:W3CDTF">2026-07-08T09:06:00Z</dcterms:created>
  <dcterms:modified xsi:type="dcterms:W3CDTF">2026-07-09T11:14:00Z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